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89138" w14:textId="1C71C9A3" w:rsidR="006B2F86" w:rsidRDefault="002749EA" w:rsidP="00E71FC3">
      <w:pPr>
        <w:pStyle w:val="NoSpacing"/>
      </w:pPr>
      <w:r>
        <w:rPr>
          <w:u w:val="single"/>
        </w:rPr>
        <w:t>William HOLME</w:t>
      </w:r>
      <w:r>
        <w:t xml:space="preserve">   </w:t>
      </w:r>
      <w:proofErr w:type="gramStart"/>
      <w:r>
        <w:t xml:space="preserve">   (</w:t>
      </w:r>
      <w:proofErr w:type="gramEnd"/>
      <w:r>
        <w:t>d.1501)</w:t>
      </w:r>
    </w:p>
    <w:p w14:paraId="545120F8" w14:textId="033475D2" w:rsidR="002749EA" w:rsidRDefault="002749EA" w:rsidP="00E71FC3">
      <w:pPr>
        <w:pStyle w:val="NoSpacing"/>
      </w:pPr>
      <w:r>
        <w:t>Gentleman.</w:t>
      </w:r>
    </w:p>
    <w:p w14:paraId="0E98AF17" w14:textId="1281C8DF" w:rsidR="002749EA" w:rsidRDefault="002749EA" w:rsidP="00E71FC3">
      <w:pPr>
        <w:pStyle w:val="NoSpacing"/>
      </w:pPr>
    </w:p>
    <w:p w14:paraId="1803D061" w14:textId="655DEA02" w:rsidR="002749EA" w:rsidRDefault="002749EA" w:rsidP="00E71FC3">
      <w:pPr>
        <w:pStyle w:val="NoSpacing"/>
      </w:pPr>
    </w:p>
    <w:p w14:paraId="5EE74796" w14:textId="5C4A6BB3" w:rsidR="002749EA" w:rsidRDefault="002749EA" w:rsidP="00E71FC3">
      <w:pPr>
        <w:pStyle w:val="NoSpacing"/>
      </w:pPr>
      <w:r>
        <w:t>10 Jul.1501</w:t>
      </w:r>
      <w:r>
        <w:tab/>
        <w:t>He made his Will.   (W.Y.R. p.87)</w:t>
      </w:r>
    </w:p>
    <w:p w14:paraId="2E128A12" w14:textId="1ADED7D6" w:rsidR="002749EA" w:rsidRDefault="002749EA" w:rsidP="00E71FC3">
      <w:pPr>
        <w:pStyle w:val="NoSpacing"/>
      </w:pPr>
      <w:r>
        <w:t>16 Aug.</w:t>
      </w:r>
      <w:r>
        <w:tab/>
        <w:t>Probate of his Will.   (ibid.)</w:t>
      </w:r>
    </w:p>
    <w:p w14:paraId="720AE576" w14:textId="2711CCF7" w:rsidR="002749EA" w:rsidRDefault="002749EA" w:rsidP="00E71FC3">
      <w:pPr>
        <w:pStyle w:val="NoSpacing"/>
      </w:pPr>
    </w:p>
    <w:p w14:paraId="70F0E530" w14:textId="64954AE3" w:rsidR="002749EA" w:rsidRDefault="002749EA" w:rsidP="00E71FC3">
      <w:pPr>
        <w:pStyle w:val="NoSpacing"/>
      </w:pPr>
    </w:p>
    <w:p w14:paraId="4E66C865" w14:textId="51D9C23F" w:rsidR="002749EA" w:rsidRPr="002749EA" w:rsidRDefault="002749EA" w:rsidP="00E71FC3">
      <w:pPr>
        <w:pStyle w:val="NoSpacing"/>
      </w:pPr>
      <w:r>
        <w:t>6 November 2018</w:t>
      </w:r>
      <w:bookmarkStart w:id="0" w:name="_GoBack"/>
      <w:bookmarkEnd w:id="0"/>
    </w:p>
    <w:sectPr w:rsidR="002749EA" w:rsidRPr="002749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2414F" w14:textId="77777777" w:rsidR="002749EA" w:rsidRDefault="002749EA" w:rsidP="00E71FC3">
      <w:pPr>
        <w:spacing w:after="0" w:line="240" w:lineRule="auto"/>
      </w:pPr>
      <w:r>
        <w:separator/>
      </w:r>
    </w:p>
  </w:endnote>
  <w:endnote w:type="continuationSeparator" w:id="0">
    <w:p w14:paraId="1F07D004" w14:textId="77777777" w:rsidR="002749EA" w:rsidRDefault="002749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9F94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08ACF" w14:textId="77777777" w:rsidR="002749EA" w:rsidRDefault="002749EA" w:rsidP="00E71FC3">
      <w:pPr>
        <w:spacing w:after="0" w:line="240" w:lineRule="auto"/>
      </w:pPr>
      <w:r>
        <w:separator/>
      </w:r>
    </w:p>
  </w:footnote>
  <w:footnote w:type="continuationSeparator" w:id="0">
    <w:p w14:paraId="08DFE101" w14:textId="77777777" w:rsidR="002749EA" w:rsidRDefault="002749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9EA"/>
    <w:rsid w:val="001A7C09"/>
    <w:rsid w:val="002749E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25394"/>
  <w15:chartTrackingRefBased/>
  <w15:docId w15:val="{E91A4EDA-9516-4572-9E56-98F44EB8F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2018-11-06T21:32:00Z</dcterms:created>
  <dcterms:modified xsi:type="dcterms:W3CDTF">2018-11-06T21:34:00Z</dcterms:modified>
</cp:coreProperties>
</file>